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8"/>
        <w:gridCol w:w="1413"/>
        <w:gridCol w:w="1369"/>
      </w:tblGrid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20F0" w:rsidRDefault="00D120F0" w:rsidP="004B2B86">
            <w:r>
              <w:t>Приложение 8</w:t>
            </w:r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20F0" w:rsidRDefault="00D120F0" w:rsidP="004B2B8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20F0" w:rsidRDefault="00570E3E" w:rsidP="00EB7934">
            <w:r>
              <w:t xml:space="preserve">от </w:t>
            </w:r>
            <w:r w:rsidR="00EB7934">
              <w:t>06.12.2019</w:t>
            </w:r>
            <w:r>
              <w:t xml:space="preserve"> </w:t>
            </w:r>
            <w:r w:rsidR="00D120F0">
              <w:t xml:space="preserve">№ </w:t>
            </w:r>
            <w:r w:rsidR="00EB7934">
              <w:t>59-461</w:t>
            </w:r>
            <w:r w:rsidR="00D120F0">
              <w:t xml:space="preserve">     </w:t>
            </w:r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</w:tr>
      <w:tr w:rsidR="00D120F0" w:rsidTr="00D120F0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934" w:rsidRDefault="00D120F0" w:rsidP="00EB7934">
            <w:pPr>
              <w:pStyle w:val="a8"/>
              <w:ind w:right="54"/>
              <w:rPr>
                <w:sz w:val="24"/>
                <w:szCs w:val="24"/>
              </w:rPr>
            </w:pPr>
            <w:proofErr w:type="gramStart"/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  <w:r w:rsidR="00EB7934" w:rsidRPr="00EB7934">
              <w:t xml:space="preserve"> </w:t>
            </w:r>
            <w:r w:rsidR="00EB7934">
              <w:rPr>
                <w:sz w:val="24"/>
                <w:szCs w:val="24"/>
              </w:rPr>
              <w:t xml:space="preserve">(в редакции решений Саратовской городской Думы от 06.02.2020 № 61-486, 12.03.2020 № 63-504, 23.04.2020 № 65-516, </w:t>
            </w:r>
            <w:proofErr w:type="gramEnd"/>
          </w:p>
          <w:p w:rsidR="00EB7934" w:rsidRDefault="00EB7934" w:rsidP="00EB7934">
            <w:pPr>
              <w:pStyle w:val="a8"/>
              <w:ind w:right="54"/>
              <w:rPr>
                <w:sz w:val="24"/>
                <w:szCs w:val="24"/>
              </w:rPr>
            </w:pPr>
            <w:r w:rsidRPr="00E11DCE">
              <w:rPr>
                <w:sz w:val="24"/>
                <w:szCs w:val="24"/>
              </w:rPr>
              <w:t xml:space="preserve">15.05.2020 № 66-525, 28.05.2020 № 67-533, 18.06.2020 № 59-461, 10.07.2020 № 70-558, 30.07.2020 № 72-570, 24.09.2020 № 74-575, </w:t>
            </w:r>
          </w:p>
          <w:p w:rsidR="00D120F0" w:rsidRPr="00EB7934" w:rsidRDefault="00EB7934" w:rsidP="005F026D">
            <w:pPr>
              <w:jc w:val="center"/>
            </w:pPr>
            <w:proofErr w:type="gramStart"/>
            <w:r w:rsidRPr="00E11DCE">
              <w:t>29.10.2020 № 76-596, 12.11.2020 № 77-610, 26.11.2020 № 78-617</w:t>
            </w:r>
            <w:r>
              <w:t>, 24.12.20</w:t>
            </w:r>
            <w:r w:rsidR="005F026D">
              <w:rPr>
                <w:lang w:val="en-US"/>
              </w:rPr>
              <w:t>20</w:t>
            </w:r>
            <w:r>
              <w:t xml:space="preserve"> № 81-636</w:t>
            </w:r>
            <w:r w:rsidRPr="00E11DCE">
              <w:t>)</w:t>
            </w:r>
            <w:proofErr w:type="gramEnd"/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тыс. руб.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Наименование объектов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2020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2021 год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2022 год</w:t>
            </w:r>
          </w:p>
        </w:tc>
      </w:tr>
    </w:tbl>
    <w:p w:rsidR="00D120F0" w:rsidRPr="00D120F0" w:rsidRDefault="00D120F0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8"/>
        <w:gridCol w:w="1413"/>
        <w:gridCol w:w="1369"/>
      </w:tblGrid>
      <w:tr w:rsidR="00D120F0" w:rsidTr="00D120F0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5</w:t>
            </w:r>
          </w:p>
        </w:tc>
      </w:tr>
      <w:tr w:rsidR="00D120F0" w:rsidTr="00D120F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2 276,8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2 276,8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2 036,1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Разработка проектной документации на строительство спортивного комплекса, по адресу: </w:t>
            </w:r>
            <w:proofErr w:type="gramStart"/>
            <w:r>
              <w:t>г</w:t>
            </w:r>
            <w:proofErr w:type="gramEnd"/>
            <w:r>
              <w:t>. Саратов, пл. им. Орджоникидзе Г.К.,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2 036,1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D120F0">
            <w:pPr>
              <w:jc w:val="right"/>
            </w:pPr>
            <w:r>
              <w:t>1 918 862,</w:t>
            </w:r>
            <w:r w:rsidR="00275661">
              <w:t>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1 741 927,1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407 416,6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Благоустройство территории Новой Набережной г. Саратова от ул. </w:t>
            </w:r>
            <w:proofErr w:type="spellStart"/>
            <w:r>
              <w:t>Вольская</w:t>
            </w:r>
            <w:proofErr w:type="spellEnd"/>
            <w:r>
              <w:t xml:space="preserve"> до ул. 2-я </w:t>
            </w:r>
            <w:proofErr w:type="gramStart"/>
            <w:r>
              <w:t>Садовая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300,0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172 000,0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100 мест в ЖК «Авиатор» в Заводском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74 022,4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100 мест в Заводском районе </w:t>
            </w:r>
            <w:proofErr w:type="gramStart"/>
            <w:r>
              <w:t>г</w:t>
            </w:r>
            <w:proofErr w:type="gramEnd"/>
            <w:r>
              <w:t>. Саратова по адресу: г. Саратов, ул. им. Н.Г. Чернышевского, 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2 384,3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100 мест по ул. </w:t>
            </w:r>
            <w:proofErr w:type="gramStart"/>
            <w:r>
              <w:t>Провиантская</w:t>
            </w:r>
            <w:proofErr w:type="gramEnd"/>
            <w:r>
              <w:t>, 23,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115 552,1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lastRenderedPageBreak/>
              <w:t>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160 мест в Заводском районе г. Саратова по адресу: г. Саратов, ул. </w:t>
            </w:r>
            <w:proofErr w:type="gramStart"/>
            <w:r>
              <w:t>Огородная</w:t>
            </w:r>
            <w:proofErr w:type="gramEnd"/>
            <w:r>
              <w:t>, 176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1 751,7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160 мест в микрорайоне №2 жилого района  «</w:t>
            </w:r>
            <w:proofErr w:type="spellStart"/>
            <w:r>
              <w:t>Иволгино</w:t>
            </w:r>
            <w:proofErr w:type="spellEnd"/>
            <w:r>
              <w:t xml:space="preserve">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127 896,1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Детский сад на 160 мест в микрорайоне №2 жилого района «</w:t>
            </w:r>
            <w:proofErr w:type="spellStart"/>
            <w:r>
              <w:t>Иволгино</w:t>
            </w:r>
            <w:proofErr w:type="spellEnd"/>
            <w:r>
              <w:t xml:space="preserve">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127 896,1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160 мест на территории МОУ «Средняя общеобразовательная школа № 71» в Кировском районе </w:t>
            </w:r>
            <w:proofErr w:type="gramStart"/>
            <w:r>
              <w:t>г</w:t>
            </w:r>
            <w:proofErr w:type="gramEnd"/>
            <w:r>
              <w:t>. Саратова по адресу: г. Саратов, ул. Танкистов, 126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1 764,5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160 мест по ул. </w:t>
            </w:r>
            <w:proofErr w:type="gramStart"/>
            <w:r>
              <w:t>Ипподромная</w:t>
            </w:r>
            <w:proofErr w:type="gramEnd"/>
            <w:r>
              <w:t xml:space="preserve"> (на части бывших земель ФГБНУ «НИИСХ </w:t>
            </w:r>
            <w:proofErr w:type="spellStart"/>
            <w:r>
              <w:t>Юго-Востока</w:t>
            </w:r>
            <w:proofErr w:type="spellEnd"/>
            <w:r>
              <w:t>»)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481,5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127 896,1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240 мест к востоку от жилого района «Солнечный-2» в Кировском районе </w:t>
            </w:r>
            <w:proofErr w:type="gramStart"/>
            <w:r>
              <w:t>г</w:t>
            </w:r>
            <w:proofErr w:type="gramEnd"/>
            <w:r>
              <w:t>. Саратова (32,5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187 347,7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240 мест к востоку от жилого района «Солнечный-2» в Кировском районе </w:t>
            </w:r>
            <w:proofErr w:type="gramStart"/>
            <w:r>
              <w:t>г</w:t>
            </w:r>
            <w:proofErr w:type="gramEnd"/>
            <w:r>
              <w:t>. Саратова (45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187 347,7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300 мест в микрорайоне №8 жилого района «Солнечный-2» в Кировском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229 968,1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80 мест в жилом комплексе «Образцово»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65 309,7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1 023 785,8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249 662,6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Разработка проектной документации на строительство спортивного комплекса, по адресу: </w:t>
            </w:r>
            <w:proofErr w:type="gramStart"/>
            <w:r>
              <w:t>г</w:t>
            </w:r>
            <w:proofErr w:type="gramEnd"/>
            <w:r>
              <w:t>. Саратов, пл. им. Орджоникидзе Г.К.,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289,8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Реконструкция стадиона «Спартак», по адресу: </w:t>
            </w:r>
            <w:proofErr w:type="gramStart"/>
            <w:r>
              <w:t>г</w:t>
            </w:r>
            <w:proofErr w:type="gramEnd"/>
            <w:r>
              <w:t>. Саратов, ул. Дегтярная,12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19 671,0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второго корпуса МДОУ «Центр развития </w:t>
            </w:r>
            <w:proofErr w:type="spellStart"/>
            <w:proofErr w:type="gramStart"/>
            <w:r>
              <w:t>ребенка-детский</w:t>
            </w:r>
            <w:proofErr w:type="spellEnd"/>
            <w:proofErr w:type="gramEnd"/>
            <w:r>
              <w:t xml:space="preserve"> сад № 101 «Жар-птица» на 160 мест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109 924,</w:t>
            </w:r>
            <w:r w:rsidR="00275661"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пристройки к МОУ «СОШ № 66 им. Н.И. Вавилова», </w:t>
            </w:r>
            <w:proofErr w:type="gramStart"/>
            <w:r>
              <w:t>г</w:t>
            </w:r>
            <w:proofErr w:type="gramEnd"/>
            <w:r>
              <w:t>. Саратов, ул. Казанская, 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51 693,5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спортивного комплекса по адресу: </w:t>
            </w:r>
            <w:proofErr w:type="gramStart"/>
            <w:r>
              <w:t>г</w:t>
            </w:r>
            <w:proofErr w:type="gramEnd"/>
            <w:r>
              <w:t>. Саратов, пл. им. Орджоникидзе Г.К.,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80 144,0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спортивного объекта «Ледовая арена» в городе Саратове на территории </w:t>
            </w:r>
            <w:proofErr w:type="spellStart"/>
            <w:r>
              <w:t>Студгородка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1 912,1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Школа на 1100 мест в микрорайоне № 11 жилого района «Солнечный-2» в Кировском р-не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266 603,0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407 416,6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lastRenderedPageBreak/>
              <w:t>24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435 185,0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1 128 127,7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47 475,2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2 475,8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proofErr w:type="gramStart"/>
            <w: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t>Рябиновская</w:t>
            </w:r>
            <w:proofErr w:type="spellEnd"/>
            <w:r>
              <w:t xml:space="preserve">, просп. им. 50 лет Октября, ул. Молочная, ул. Мельничная, ул. </w:t>
            </w:r>
            <w:proofErr w:type="spellStart"/>
            <w:r>
              <w:t>Соколовая</w:t>
            </w:r>
            <w:proofErr w:type="spellEnd"/>
            <w: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Реконструкция транспортной развязки на станции Трофимовский-1 с двумя путепроводами (над ж.д. путями станции Трофимовский-1 и над ул. </w:t>
            </w:r>
            <w:proofErr w:type="spellStart"/>
            <w:r>
              <w:t>Шехурдина</w:t>
            </w:r>
            <w:proofErr w:type="spellEnd"/>
            <w:r>
              <w:t xml:space="preserve"> А.П.) в </w:t>
            </w:r>
            <w:proofErr w:type="gramStart"/>
            <w:r>
              <w:t>г</w:t>
            </w:r>
            <w:proofErr w:type="gramEnd"/>
            <w:r>
              <w:t>. Саратове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601 830,7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Реконструкция фонтана «Одуванчик» на площади им. Кирова С.М.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431,7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автомобильной дороги по ул. им. Гришаева В.И. (от ул. им. Зыбина П.М. до ул. им. Тархова С.Ф.) в жилом районе «</w:t>
            </w:r>
            <w:proofErr w:type="gramStart"/>
            <w:r>
              <w:t>Солнечный</w:t>
            </w:r>
            <w:proofErr w:type="gramEnd"/>
            <w:r>
              <w:t xml:space="preserve"> - 2» Кировского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14 951,4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42 496,2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автомобильной дороги по ул. им. Зыбина П.М. в границах VI и VII микрорайонов жилого района «Солнечный-2»  Кировского района 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4 303,5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автомобильной дороги по ул. </w:t>
            </w:r>
            <w:proofErr w:type="spellStart"/>
            <w:r>
              <w:t>Менякина</w:t>
            </w:r>
            <w:proofErr w:type="spellEnd"/>
            <w:r>
              <w:t xml:space="preserve">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66 020,9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скоростной трамвайной линии </w:t>
            </w:r>
            <w:proofErr w:type="gramStart"/>
            <w:r>
              <w:t>Мирный</w:t>
            </w:r>
            <w:proofErr w:type="gramEnd"/>
            <w:r>
              <w:t xml:space="preserve"> пер. - 6-я Дачная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332 475,8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4 979,0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2 475,8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участка автомобильной дороги от ул. им. </w:t>
            </w:r>
            <w:proofErr w:type="spellStart"/>
            <w:r>
              <w:t>Блинова</w:t>
            </w:r>
            <w:proofErr w:type="spellEnd"/>
            <w:r>
              <w:t xml:space="preserve"> Ф.А. до ул. Романтиков в Ленинском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53 584,0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участка автомобильной дороги по бульвару им. Денисова Николая с местным проездом до ул. Пензенская в микрорайоне САЗ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39 529,7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6 721,4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Детский сад на 160 мест на территории МОУ «Средняя общеобразовательная школа №64» в Ленинском районе </w:t>
            </w:r>
            <w:proofErr w:type="gramStart"/>
            <w:r>
              <w:t>г</w:t>
            </w:r>
            <w:proofErr w:type="gramEnd"/>
            <w:r>
              <w:t>. Саратова по адресу: г. Саратов, ул. Стахановская, 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1 004,4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Модульный корпус в МУДО «Детский оздоровительно-образовательный центр «Мечта» по адресу: </w:t>
            </w:r>
            <w:proofErr w:type="gramStart"/>
            <w:r>
              <w:t>г</w:t>
            </w:r>
            <w:proofErr w:type="gramEnd"/>
            <w:r>
              <w:t xml:space="preserve">. Саратов, п. Малая </w:t>
            </w:r>
            <w:proofErr w:type="spellStart"/>
            <w:r>
              <w:t>Поливановка</w:t>
            </w:r>
            <w:proofErr w:type="spellEnd"/>
            <w:r>
              <w:t>, 9-я Дачная»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5 717,0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136 637,4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Водозаборная скважина МБОУ «ООШ №104»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1 918,6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Сквер по ул. им. Расковой М.М., Саратовская область, </w:t>
            </w:r>
            <w:proofErr w:type="gramStart"/>
            <w:r>
              <w:t>г</w:t>
            </w:r>
            <w:proofErr w:type="gramEnd"/>
            <w:r>
              <w:t>. Саратов, ул. им. Расковой М.М.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132 000,0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38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Строительство пристройки и открытых спортивных площадок МОУ «СОШ № 5» по адресу: г. Саратов, ул. </w:t>
            </w:r>
            <w:proofErr w:type="gramStart"/>
            <w:r>
              <w:t>Огородная</w:t>
            </w:r>
            <w:proofErr w:type="gramEnd"/>
            <w:r>
              <w:t>, д. 196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2 700,0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lastRenderedPageBreak/>
              <w:t>39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Технологическое присоединение для электроснабжения сквера, расположенного по адресу: </w:t>
            </w:r>
            <w:proofErr w:type="gramStart"/>
            <w:r>
              <w:t>г</w:t>
            </w:r>
            <w:proofErr w:type="gramEnd"/>
            <w:r>
              <w:t>. Саратов, ул. им. Расковой М.М.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18,8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4 172,4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Проектирование и строительство плоскостного сооружения на территории МОУ «СОШ № 97» Октябрьского района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172,4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10 130,9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Создание универсальной спортивно-оздоровительной площадки на территории МОУ «СОШ № 24» по адресу: </w:t>
            </w:r>
            <w:proofErr w:type="gramStart"/>
            <w:r>
              <w:t>г</w:t>
            </w:r>
            <w:proofErr w:type="gramEnd"/>
            <w:r>
              <w:t>. Саратов, ул. им. Жуковского Н.Е., д. 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8 133,3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43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 xml:space="preserve">Создание универсальной спортивно-оздоровительной площадки на территории МОУ «СОШ № 93 им. М.М. Расковой» по адресу: </w:t>
            </w:r>
            <w:proofErr w:type="gramStart"/>
            <w:r>
              <w:t>г</w:t>
            </w:r>
            <w:proofErr w:type="gramEnd"/>
            <w:r>
              <w:t>. Саратов, ул. им. Жуковского Н.Е., д. 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1 997,6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3 208 964,</w:t>
            </w:r>
            <w:r w:rsidR="00275661">
              <w:t>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1 789 402,3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409 892,4</w:t>
            </w:r>
          </w:p>
        </w:tc>
      </w:tr>
      <w:tr w:rsidR="00D120F0" w:rsidTr="00D120F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15 327,7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15 327,7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1 017 212,5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75 680,4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0F0" w:rsidRDefault="00D120F0" w:rsidP="004B2B8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1 017 212,5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75 680,4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1 032 540,2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120 680,4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</w:pPr>
            <w:r>
              <w:t>45 000,0</w:t>
            </w:r>
          </w:p>
        </w:tc>
      </w:tr>
      <w:tr w:rsidR="00D120F0" w:rsidTr="00D120F0">
        <w:trPr>
          <w:cantSplit/>
        </w:trPr>
        <w:tc>
          <w:tcPr>
            <w:tcW w:w="104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0F0" w:rsidRDefault="00D120F0" w:rsidP="004B2B86">
            <w:pPr>
              <w:jc w:val="center"/>
            </w:pPr>
            <w:r>
              <w:t>Итого по Перечню: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4 241 505,</w:t>
            </w:r>
            <w:r w:rsidR="00275661">
              <w:rPr>
                <w:b/>
                <w:bCs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1 910 082,6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454 892,4</w:t>
            </w:r>
          </w:p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r>
              <w:t xml:space="preserve"> </w:t>
            </w:r>
          </w:p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</w:tr>
      <w:tr w:rsidR="00D120F0" w:rsidTr="00D120F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0F0" w:rsidRDefault="00D120F0" w:rsidP="004B2B86"/>
        </w:tc>
      </w:tr>
    </w:tbl>
    <w:p w:rsidR="00D120F0" w:rsidRPr="001E6C25" w:rsidRDefault="00D120F0" w:rsidP="00D120F0"/>
    <w:p w:rsidR="00E2598B" w:rsidRPr="00D120F0" w:rsidRDefault="00E2598B" w:rsidP="00D120F0"/>
    <w:sectPr w:rsidR="00E2598B" w:rsidRPr="00D120F0" w:rsidSect="00D120F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7A7" w:rsidRDefault="00C767A7" w:rsidP="00D120F0">
      <w:r>
        <w:separator/>
      </w:r>
    </w:p>
  </w:endnote>
  <w:endnote w:type="continuationSeparator" w:id="0">
    <w:p w:rsidR="00C767A7" w:rsidRDefault="00C767A7" w:rsidP="00D12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7A7" w:rsidRDefault="00C767A7" w:rsidP="00D120F0">
      <w:r>
        <w:separator/>
      </w:r>
    </w:p>
  </w:footnote>
  <w:footnote w:type="continuationSeparator" w:id="0">
    <w:p w:rsidR="00C767A7" w:rsidRDefault="00C767A7" w:rsidP="00D12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0F0" w:rsidRDefault="008C280F" w:rsidP="008D55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120F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20F0" w:rsidRDefault="00D120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0F0" w:rsidRDefault="008C280F" w:rsidP="008D55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120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026D">
      <w:rPr>
        <w:rStyle w:val="a7"/>
        <w:noProof/>
      </w:rPr>
      <w:t>4</w:t>
    </w:r>
    <w:r>
      <w:rPr>
        <w:rStyle w:val="a7"/>
      </w:rPr>
      <w:fldChar w:fldCharType="end"/>
    </w:r>
  </w:p>
  <w:p w:rsidR="00D120F0" w:rsidRDefault="00D120F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120F0"/>
    <w:rsid w:val="00275661"/>
    <w:rsid w:val="002C3F39"/>
    <w:rsid w:val="00570E3E"/>
    <w:rsid w:val="005A0DF0"/>
    <w:rsid w:val="005F026D"/>
    <w:rsid w:val="006808C6"/>
    <w:rsid w:val="00685B81"/>
    <w:rsid w:val="006B2308"/>
    <w:rsid w:val="008600FE"/>
    <w:rsid w:val="008C280F"/>
    <w:rsid w:val="00A24CAF"/>
    <w:rsid w:val="00B912FD"/>
    <w:rsid w:val="00C722D9"/>
    <w:rsid w:val="00C767A7"/>
    <w:rsid w:val="00CA0D31"/>
    <w:rsid w:val="00D120F0"/>
    <w:rsid w:val="00D81116"/>
    <w:rsid w:val="00DE784F"/>
    <w:rsid w:val="00E2598B"/>
    <w:rsid w:val="00E51B2C"/>
    <w:rsid w:val="00EB7934"/>
    <w:rsid w:val="00F157E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0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0F0"/>
  </w:style>
  <w:style w:type="paragraph" w:styleId="a5">
    <w:name w:val="footer"/>
    <w:basedOn w:val="a"/>
    <w:link w:val="a6"/>
    <w:uiPriority w:val="99"/>
    <w:semiHidden/>
    <w:unhideWhenUsed/>
    <w:rsid w:val="00D120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0F0"/>
  </w:style>
  <w:style w:type="character" w:styleId="a7">
    <w:name w:val="page number"/>
    <w:basedOn w:val="a0"/>
    <w:uiPriority w:val="99"/>
    <w:semiHidden/>
    <w:unhideWhenUsed/>
    <w:rsid w:val="00D120F0"/>
  </w:style>
  <w:style w:type="paragraph" w:styleId="a8">
    <w:name w:val="Body Text"/>
    <w:basedOn w:val="a"/>
    <w:link w:val="a9"/>
    <w:unhideWhenUsed/>
    <w:rsid w:val="00EB7934"/>
    <w:pPr>
      <w:jc w:val="center"/>
    </w:pPr>
    <w:rPr>
      <w:rFonts w:eastAsia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B7934"/>
    <w:rPr>
      <w:rFonts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32</TotalTime>
  <Pages>4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DannikEN</cp:lastModifiedBy>
  <cp:revision>6</cp:revision>
  <cp:lastPrinted>2020-12-24T06:03:00Z</cp:lastPrinted>
  <dcterms:created xsi:type="dcterms:W3CDTF">2020-12-24T05:49:00Z</dcterms:created>
  <dcterms:modified xsi:type="dcterms:W3CDTF">2020-12-24T12:15:00Z</dcterms:modified>
</cp:coreProperties>
</file>